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48E2B3" w14:textId="77777777" w:rsidR="006D19E3" w:rsidRDefault="006D19E3" w:rsidP="006D19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RAYNALD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fl.1446)</w:t>
      </w:r>
    </w:p>
    <w:p w14:paraId="472DB230" w14:textId="77777777" w:rsidR="006D19E3" w:rsidRDefault="006D19E3" w:rsidP="006D19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19A804" w14:textId="77777777" w:rsidR="006D19E3" w:rsidRDefault="006D19E3" w:rsidP="006D19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4F6D5B" w14:textId="77777777" w:rsidR="006D19E3" w:rsidRDefault="006D19E3" w:rsidP="006D19E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Sep.1446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Shapwyk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leased 2 closes with 2 adjoining meadows in Bowden, Devon, to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Downe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for four years at an annual </w:t>
      </w:r>
    </w:p>
    <w:p w14:paraId="402315F9" w14:textId="77777777" w:rsidR="006D19E3" w:rsidRDefault="006D19E3" w:rsidP="006D19E3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rent of 100s.</w:t>
      </w:r>
    </w:p>
    <w:p w14:paraId="1D0ECA1A" w14:textId="77777777" w:rsidR="006D19E3" w:rsidRDefault="006D19E3" w:rsidP="006D19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2779 M/1/1)</w:t>
      </w:r>
    </w:p>
    <w:p w14:paraId="5B6BF659" w14:textId="77777777" w:rsidR="006D19E3" w:rsidRDefault="006D19E3" w:rsidP="006D19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D6A94B" w14:textId="77777777" w:rsidR="006D19E3" w:rsidRDefault="006D19E3" w:rsidP="006D19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2990D7" w14:textId="77777777" w:rsidR="006D19E3" w:rsidRDefault="006D19E3" w:rsidP="006D19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2021</w:t>
      </w:r>
    </w:p>
    <w:p w14:paraId="2A7EEE1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8D813A" w14:textId="77777777" w:rsidR="006D19E3" w:rsidRDefault="006D19E3" w:rsidP="009139A6">
      <w:r>
        <w:separator/>
      </w:r>
    </w:p>
  </w:endnote>
  <w:endnote w:type="continuationSeparator" w:id="0">
    <w:p w14:paraId="0C922F7C" w14:textId="77777777" w:rsidR="006D19E3" w:rsidRDefault="006D19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419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68FB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33D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05D44" w14:textId="77777777" w:rsidR="006D19E3" w:rsidRDefault="006D19E3" w:rsidP="009139A6">
      <w:r>
        <w:separator/>
      </w:r>
    </w:p>
  </w:footnote>
  <w:footnote w:type="continuationSeparator" w:id="0">
    <w:p w14:paraId="5D1AC568" w14:textId="77777777" w:rsidR="006D19E3" w:rsidRDefault="006D19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407A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A6D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167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9E3"/>
    <w:rsid w:val="000666E0"/>
    <w:rsid w:val="002510B7"/>
    <w:rsid w:val="005C130B"/>
    <w:rsid w:val="006D19E3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3844F"/>
  <w15:chartTrackingRefBased/>
  <w15:docId w15:val="{775C3939-A439-41AD-973A-C3C9F381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2021-02-27T12:02:00Z</dcterms:created>
  <dcterms:modified xsi:type="dcterms:W3CDTF">2021-02-27T12:03:00Z</dcterms:modified>
</cp:coreProperties>
</file>